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42451" w14:textId="77777777" w:rsidR="00C11629" w:rsidRDefault="00C11629" w:rsidP="00C116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PLOT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fl.1439)</w:t>
      </w:r>
    </w:p>
    <w:p w14:paraId="50B1EF9F" w14:textId="77777777" w:rsidR="00C11629" w:rsidRDefault="00C11629" w:rsidP="00C116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Brewer. </w:t>
      </w:r>
    </w:p>
    <w:p w14:paraId="55428971" w14:textId="77777777" w:rsidR="00C11629" w:rsidRDefault="00C11629" w:rsidP="00C11629">
      <w:pPr>
        <w:pStyle w:val="NoSpacing"/>
        <w:rPr>
          <w:rFonts w:cs="Times New Roman"/>
          <w:szCs w:val="24"/>
        </w:rPr>
      </w:pPr>
    </w:p>
    <w:p w14:paraId="749F965B" w14:textId="77777777" w:rsidR="00C11629" w:rsidRDefault="00C11629" w:rsidP="00C11629">
      <w:pPr>
        <w:pStyle w:val="NoSpacing"/>
        <w:rPr>
          <w:rFonts w:cs="Times New Roman"/>
          <w:szCs w:val="24"/>
        </w:rPr>
      </w:pPr>
    </w:p>
    <w:p w14:paraId="295806E3" w14:textId="77777777" w:rsidR="00C11629" w:rsidRDefault="00C11629" w:rsidP="00C116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Sep.1439</w:t>
      </w:r>
      <w:r>
        <w:rPr>
          <w:rFonts w:cs="Times New Roman"/>
          <w:szCs w:val="24"/>
        </w:rPr>
        <w:tab/>
        <w:t xml:space="preserve">He was one of those to whom John </w:t>
      </w:r>
      <w:proofErr w:type="spellStart"/>
      <w:r>
        <w:rPr>
          <w:rFonts w:cs="Times New Roman"/>
          <w:szCs w:val="24"/>
        </w:rPr>
        <w:t>Ederich</w:t>
      </w:r>
      <w:proofErr w:type="spellEnd"/>
      <w:r>
        <w:rPr>
          <w:rFonts w:cs="Times New Roman"/>
          <w:szCs w:val="24"/>
        </w:rPr>
        <w:t xml:space="preserve"> of London, pinner(q.v.), </w:t>
      </w:r>
      <w:proofErr w:type="gramStart"/>
      <w:r>
        <w:rPr>
          <w:rFonts w:cs="Times New Roman"/>
          <w:szCs w:val="24"/>
        </w:rPr>
        <w:t>gifted</w:t>
      </w:r>
      <w:proofErr w:type="gramEnd"/>
    </w:p>
    <w:p w14:paraId="310D069C" w14:textId="77777777" w:rsidR="00C11629" w:rsidRDefault="00C11629" w:rsidP="00C116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his goods and chattels.</w:t>
      </w:r>
    </w:p>
    <w:p w14:paraId="5BC367D6" w14:textId="77777777" w:rsidR="00C11629" w:rsidRDefault="00C11629" w:rsidP="00C11629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162)</w:t>
      </w:r>
    </w:p>
    <w:p w14:paraId="72735C6C" w14:textId="77777777" w:rsidR="00C11629" w:rsidRDefault="00C11629" w:rsidP="00C11629">
      <w:pPr>
        <w:pStyle w:val="NoSpacing"/>
        <w:rPr>
          <w:rFonts w:cs="Times New Roman"/>
          <w:szCs w:val="24"/>
        </w:rPr>
      </w:pPr>
    </w:p>
    <w:p w14:paraId="4EAD99B6" w14:textId="77777777" w:rsidR="00C11629" w:rsidRDefault="00C11629" w:rsidP="00C11629">
      <w:pPr>
        <w:pStyle w:val="NoSpacing"/>
        <w:rPr>
          <w:rFonts w:cs="Times New Roman"/>
          <w:szCs w:val="24"/>
        </w:rPr>
      </w:pPr>
    </w:p>
    <w:p w14:paraId="74EECC55" w14:textId="77777777" w:rsidR="00C11629" w:rsidRDefault="00C11629" w:rsidP="00C116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May 2023</w:t>
      </w:r>
    </w:p>
    <w:p w14:paraId="41978DC8" w14:textId="0821C454" w:rsidR="00C11629" w:rsidRPr="00C11629" w:rsidRDefault="00C11629" w:rsidP="00C11629">
      <w:pPr>
        <w:pStyle w:val="NoSpacing"/>
        <w:rPr>
          <w:rFonts w:cs="Times New Roman"/>
          <w:szCs w:val="24"/>
        </w:rPr>
      </w:pPr>
    </w:p>
    <w:p w14:paraId="524D718A" w14:textId="430EABA1" w:rsidR="00C11629" w:rsidRPr="00C11629" w:rsidRDefault="00C11629" w:rsidP="00C11629">
      <w:pPr>
        <w:pStyle w:val="NoSpacing"/>
        <w:rPr>
          <w:rFonts w:cs="Times New Roman"/>
          <w:szCs w:val="24"/>
        </w:rPr>
      </w:pPr>
    </w:p>
    <w:p w14:paraId="7E7A72F8" w14:textId="24A88413" w:rsidR="00C11629" w:rsidRPr="00C11629" w:rsidRDefault="00C11629" w:rsidP="009139A6">
      <w:pPr>
        <w:pStyle w:val="NoSpacing"/>
        <w:rPr>
          <w:rFonts w:cs="Times New Roman"/>
          <w:szCs w:val="24"/>
        </w:rPr>
      </w:pPr>
    </w:p>
    <w:sectPr w:rsidR="00C11629" w:rsidRPr="00C116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BA768" w14:textId="77777777" w:rsidR="00C11629" w:rsidRDefault="00C11629" w:rsidP="009139A6">
      <w:r>
        <w:separator/>
      </w:r>
    </w:p>
  </w:endnote>
  <w:endnote w:type="continuationSeparator" w:id="0">
    <w:p w14:paraId="6254132E" w14:textId="77777777" w:rsidR="00C11629" w:rsidRDefault="00C116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95A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584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AC4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4D94C" w14:textId="77777777" w:rsidR="00C11629" w:rsidRDefault="00C11629" w:rsidP="009139A6">
      <w:r>
        <w:separator/>
      </w:r>
    </w:p>
  </w:footnote>
  <w:footnote w:type="continuationSeparator" w:id="0">
    <w:p w14:paraId="2F0E457E" w14:textId="77777777" w:rsidR="00C11629" w:rsidRDefault="00C116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83B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09F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637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62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11629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807CE"/>
  <w15:chartTrackingRefBased/>
  <w15:docId w15:val="{BD8A08F4-2D9B-438A-B467-28C64514E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2023-05-02T20:15:00Z</dcterms:created>
  <dcterms:modified xsi:type="dcterms:W3CDTF">2023-05-02T20:24:00Z</dcterms:modified>
</cp:coreProperties>
</file>